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C5ED0" w14:textId="77777777" w:rsidR="006C5177" w:rsidRDefault="006C5177" w:rsidP="006C51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Nicholas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CHIRCHE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074E34EC" w14:textId="77777777" w:rsidR="006C5177" w:rsidRDefault="006C5177" w:rsidP="006C51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Norfolk.</w:t>
      </w:r>
    </w:p>
    <w:p w14:paraId="5E50EFAA" w14:textId="77777777" w:rsidR="006C5177" w:rsidRDefault="006C5177" w:rsidP="006C51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0733DB" w14:textId="77777777" w:rsidR="006C5177" w:rsidRDefault="006C5177" w:rsidP="006C51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5D565D" w14:textId="77777777" w:rsidR="006C5177" w:rsidRDefault="006C5177" w:rsidP="006C5177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Norfolk the tax of a fifteenth and a tenth granted to the King at the last Parliament.</w:t>
      </w:r>
    </w:p>
    <w:p w14:paraId="1CC706A7" w14:textId="77777777" w:rsidR="006C5177" w:rsidRDefault="006C5177" w:rsidP="006C51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p.189)</w:t>
      </w:r>
    </w:p>
    <w:p w14:paraId="1A56F87B" w14:textId="77777777" w:rsidR="006C5177" w:rsidRDefault="006C5177" w:rsidP="006C51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8748EC" w14:textId="77777777" w:rsidR="006C5177" w:rsidRDefault="006C5177" w:rsidP="006C51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054F18" w14:textId="77777777" w:rsidR="006C5177" w:rsidRDefault="006C5177" w:rsidP="006C51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2021</w:t>
      </w:r>
    </w:p>
    <w:p w14:paraId="1F15368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93A6B" w14:textId="77777777" w:rsidR="006C5177" w:rsidRDefault="006C5177" w:rsidP="009139A6">
      <w:r>
        <w:separator/>
      </w:r>
    </w:p>
  </w:endnote>
  <w:endnote w:type="continuationSeparator" w:id="0">
    <w:p w14:paraId="4EA4A90D" w14:textId="77777777" w:rsidR="006C5177" w:rsidRDefault="006C51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FF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C53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CF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A42E6" w14:textId="77777777" w:rsidR="006C5177" w:rsidRDefault="006C5177" w:rsidP="009139A6">
      <w:r>
        <w:separator/>
      </w:r>
    </w:p>
  </w:footnote>
  <w:footnote w:type="continuationSeparator" w:id="0">
    <w:p w14:paraId="2A17DC2D" w14:textId="77777777" w:rsidR="006C5177" w:rsidRDefault="006C51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68C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2B0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C10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177"/>
    <w:rsid w:val="000666E0"/>
    <w:rsid w:val="002510B7"/>
    <w:rsid w:val="005C130B"/>
    <w:rsid w:val="006C517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D00D2"/>
  <w15:chartTrackingRefBased/>
  <w15:docId w15:val="{445065FF-53D2-4EDE-9E94-63C07AEBE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2021-06-06T07:51:00Z</dcterms:created>
  <dcterms:modified xsi:type="dcterms:W3CDTF">2021-06-06T07:52:00Z</dcterms:modified>
</cp:coreProperties>
</file>